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124c93" w14:textId="1124c9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="003067C0">
        <w:rPr>
          <w:rFonts w:cs="Arial"/>
        </w:rPr>
        <w:t>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3067C0" w:rsidR="004F3811" w:rsidP="004F3811" w:rsidRDefault="00A0267A">
      <w:pPr>
        <w:jc w:val="center"/>
        <w:rPr>
          <w:rFonts w:cs="Arial"/>
        </w:rPr>
      </w:pPr>
      <w:r w:rsidRPr="003067C0">
        <w:rPr>
          <w:rFonts w:cs="Arial"/>
        </w:rPr>
        <w:t>N. AMERIKA j.d.o.o. Umag, Trg Venecije - Piazza Venezia 1 a, OIB:</w:t>
      </w:r>
      <w:r w:rsidRPr="003067C0" w:rsidR="003067C0">
        <w:rPr>
          <w:rFonts w:cs="Arial"/>
        </w:rPr>
        <w:t xml:space="preserve"> </w:t>
      </w:r>
      <w:r w:rsidRPr="003067C0">
        <w:rPr>
          <w:rFonts w:cs="Arial"/>
        </w:rPr>
        <w:t>7505999914</w:t>
      </w:r>
      <w:r w:rsidRPr="003067C0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0267A">
        <w:rPr>
          <w:rFonts w:cs="Arial"/>
        </w:rPr>
        <w:t>9,10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0267A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A0267A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 xml:space="preserve">rujna </w:t>
      </w:r>
      <w:r w:rsidR="00970CA7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0267A">
        <w:rPr>
          <w:rFonts w:cs="Arial"/>
        </w:rPr>
        <w:t>26.184,40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</w:t>
      </w:r>
      <w:r w:rsidR="00A0267A">
        <w:rPr>
          <w:rFonts w:cs="Arial"/>
        </w:rPr>
        <w:t>26.184,40</w:t>
      </w:r>
      <w:r w:rsidR="006018B8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0267A">
        <w:rPr>
          <w:rFonts w:cs="Arial"/>
        </w:rPr>
        <w:t>9,15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3067C0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067C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0267A" w:rsidP="00A0267A" w:rsidRDefault="00A0267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351/2022-9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0267A">
      <w:rPr>
        <w:rFonts w:ascii="Arial" w:hAnsi="Arial" w:cs="Arial"/>
      </w:rPr>
      <w:t>351/2022-9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67C0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34AB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B69FD"/>
    <w:rsid w:val="008072B5"/>
    <w:rsid w:val="008145B5"/>
    <w:rsid w:val="0081659F"/>
    <w:rsid w:val="008357EF"/>
    <w:rsid w:val="00874813"/>
    <w:rsid w:val="00875434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0CA7"/>
    <w:rsid w:val="009732C9"/>
    <w:rsid w:val="0097467C"/>
    <w:rsid w:val="009C512A"/>
    <w:rsid w:val="009C5E29"/>
    <w:rsid w:val="009E7ED5"/>
    <w:rsid w:val="009F687B"/>
    <w:rsid w:val="00A0267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6727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B69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69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69F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69F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69F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St-351/2022-9</izvorni_sadrzaj>
    <derivirana_varijabla naziv="DomainObject.Zapisnik.Oznaka_1">St-351/2022-9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2022.</izvorni_sadrzaj>
    <derivirana_varijabla naziv="DomainObject.Predmet.DatumIzradeOptuznogAkta_1">19. rujna 2022.</derivirana_varijabla>
  </DomainObject.Predmet.DatumIzradeOptuznogAkta>
  <DomainObject.Predmet.DatumIzradeOptuznogAktaFormated>
    <izvorni_sadrzaj>19.9.2022.</izvorni_sadrzaj>
    <derivirana_varijabla naziv="DomainObject.Predmet.DatumIzradeOptuznogAktaFormated_1">19.9.2022.</derivirana_varijabla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St-351/2022</izvorni_sadrzaj>
    <derivirana_varijabla naziv="DomainObject.Predmet.OznakaBroj_1">St-351/2022</derivirana_varijabla>
  </DomainObject.Predmet.OznakaBroj>
  <DomainObject.Predmet.OznakaBrojOptuznogAkta>
    <izvorni_sadrzaj>04-06-22-4693</izvorni_sadrzaj>
    <derivirana_varijabla naziv="DomainObject.Predmet.OznakaBrojOptuznogAkta_1">04-06-22-4693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AMERIKA j.d.o.o. UMAG zastupanog po punomoćniku Nikola Hamidović</izvorni_sadrzaj>
    <derivirana_varijabla naziv="DomainObject.Predmet.ProtustrankaFormated_1">  N. AMERIKA j.d.o.o. UMAG zastupanog po punomoćniku Nikola Hamidović</derivirana_varijabla>
  </DomainObject.Predmet.ProtustrankaFormated>
  <DomainObject.Predmet.ProtustrankaFormatedOIB>
    <izvorni_sadrzaj>  N. AMERIKA j.d.o.o. UMAG, OIB 37505999914 zastupanog po punomoćniku Nikola Hamidović</izvorni_sadrzaj>
    <derivirana_varijabla naziv="DomainObject.Predmet.ProtustrankaFormatedOIB_1">  N. AMERIKA j.d.o.o. UMAG, OIB 37505999914 zastupanog po punomoćniku Nikola Hamidović</derivirana_varijabla>
  </DomainObject.Predmet.ProtustrankaFormatedOIB>
  <DomainObject.Predmet.ProtustrankaFormatedWithAdress>
    <izvorni_sadrzaj> N. AMERIKA j.d.o.o. UMAG, Trg Venecije - Piazza Venezia 1 a, 52470 Umag zastupanog po punomoćniku Nikola Hamidović</izvorni_sadrzaj>
    <derivirana_varijabla naziv="DomainObject.Predmet.ProtustrankaFormatedWithAdress_1"> N. AMERIKA j.d.o.o. UMAG, Trg Venecije - Piazza Venezia 1 a, 52470 Umag zastupanog po punomoćniku Nikola Hamidović</derivirana_varijabla>
  </DomainObject.Predmet.ProtustrankaFormatedWithAdress>
  <DomainObject.Predmet.ProtustrankaFormatedWithAdressOIB>
    <izvorni_sadrzaj> N. AMERIKA j.d.o.o. UMAG, OIB 37505999914, Trg Venecije - Piazza Venezia 1 a, 52470 Umag zastupanog po punomoćniku Nikola Hamidović</izvorni_sadrzaj>
    <derivirana_varijabla naziv="DomainObject.Predmet.ProtustrankaFormatedWithAdressOIB_1"> N. AMERIKA j.d.o.o. UMAG, OIB 37505999914, Trg Venecije - Piazza Venezia 1 a, 52470 Umag zastupanog po punomoćniku Nikola Hamidović</derivirana_varijabla>
  </DomainObject.Predmet.ProtustrankaFormatedWithAdressOIB>
  <DomainObject.Predmet.ProtustrankaWithAdress>
    <izvorni_sadrzaj>N. AMERIKA j.d.o.o. UMAG Trg Venecije - Piazza Venezia 1 a, 52470 Umag</izvorni_sadrzaj>
    <derivirana_varijabla naziv="DomainObject.Predmet.ProtustrankaWithAdress_1">N. AMERIKA j.d.o.o. UMAG Trg Venecije - Piazza Venezia 1 a, 52470 Umag</derivirana_varijabla>
  </DomainObject.Predmet.ProtustrankaWithAdress>
  <DomainObject.Predmet.ProtustrankaWithAdressOIB>
    <izvorni_sadrzaj>N. AMERIKA j.d.o.o. UMAG, OIB 37505999914, Trg Venecije - Piazza Venezia 1 a, 52470 Umag</izvorni_sadrzaj>
    <derivirana_varijabla naziv="DomainObject.Predmet.ProtustrankaWithAdressOIB_1">N. AMERIKA j.d.o.o. UMAG, OIB 37505999914, Trg Venecije - Piazza Venezia 1 a, 52470 Umag</derivirana_varijabla>
  </DomainObject.Predmet.ProtustrankaWithAdressOIB>
  <DomainObject.Predmet.ProtustrankaNazivFormated>
    <izvorni_sadrzaj>N. AMERIKA j.d.o.o. UMAG</izvorni_sadrzaj>
    <derivirana_varijabla naziv="DomainObject.Predmet.ProtustrankaNazivFormated_1">N. AMERIKA j.d.o.o. UMAG</derivirana_varijabla>
  </DomainObject.Predmet.ProtustrankaNazivFormated>
  <DomainObject.Predmet.ProtustrankaNazivFormatedOIB>
    <izvorni_sadrzaj>N. AMERIKA j.d.o.o. UMAG, OIB 37505999914</izvorni_sadrzaj>
    <derivirana_varijabla naziv="DomainObject.Predmet.ProtustrankaNazivFormatedOIB_1">N. AMERIKA j.d.o.o. UMAG, OIB 37505999914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26184.4</izvorni_sadrzaj>
    <derivirana_varijabla naziv="DomainObject.Predmet.TrenutnaVrijednost_1">26184.4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N. AMERIKA j.d.o.o. UMAG zastupanog po punomoćniku Nikola Hamidović</item>
    </izvorni_sadrzaj>
    <derivirana_varijabla naziv="DomainObject.Predmet.ProtuStrankaListFormated_1">
      <item>N. AMERIKA j.d.o.o. UMAG zastupanog po punomoćniku Nikola Hamidović</item>
    </derivirana_varijabla>
  </DomainObject.Predmet.ProtuStrankaListFormated>
  <DomainObject.Predmet.ProtuStrankaListFormatedOIB>
    <izvorni_sadrzaj>
      <item>N. AMERIKA j.d.o.o. UMAG, OIB 37505999914 zastupanog po punomoćniku Nikola Hamidović</item>
    </izvorni_sadrzaj>
    <derivirana_varijabla naziv="DomainObject.Predmet.ProtuStrankaListFormatedOIB_1">
      <item>N. AMERIKA j.d.o.o. UMAG, OIB 37505999914 zastupanog po punomoćniku Nikola Hamidović</item>
    </derivirana_varijabla>
  </DomainObject.Predmet.ProtuStrankaListFormatedOIB>
  <DomainObject.Predmet.ProtuStrankaListFormatedWithAdress>
    <izvorni_sadrzaj>
      <item>N. AMERIKA j.d.o.o. UMAG, Trg Venecije - Piazza Venezia 1 a, 52470 Umag zastupanog po punomoćniku Nikola Hamidović</item>
    </izvorni_sadrzaj>
    <derivirana_varijabla naziv="DomainObject.Predmet.ProtuStrankaListFormatedWithAdress_1">
      <item>N. AMERIKA j.d.o.o. UMAG, Trg Venecije - Piazza Venezia 1 a, 52470 Umag zastupanog po punomoćniku Nikola Hamidović</item>
    </derivirana_varijabla>
  </DomainObject.Predmet.ProtuStrankaListFormatedWithAdress>
  <DomainObject.Predmet.ProtuStrankaListFormatedWithAdressOIB>
    <izvorni_sadrzaj>
      <item>N. AMERIKA j.d.o.o. UMAG, OIB 37505999914, Trg Venecije - Piazza Venezia 1 a, 52470 Umag zastupanog po punomoćniku Nikola Hamidović</item>
    </izvorni_sadrzaj>
    <derivirana_varijabla naziv="DomainObject.Predmet.ProtuStrankaListFormatedWithAdressOIB_1">
      <item>N. AMERIKA j.d.o.o. UMAG, OIB 37505999914, Trg Venecije - Piazza Venezia 1 a, 52470 Umag zastupanog po punomoćniku Nikola Hamidović</item>
    </derivirana_varijabla>
  </DomainObject.Predmet.ProtuStrankaListFormatedWithAdressOIB>
  <DomainObject.Predmet.ProtuStrankaListNazivFormated>
    <izvorni_sadrzaj>
      <item>N. AMERIKA j.d.o.o. UMAG</item>
    </izvorni_sadrzaj>
    <derivirana_varijabla naziv="DomainObject.Predmet.ProtuStrankaListNazivFormated_1">
      <item>N. AMERIKA j.d.o.o. UMAG</item>
    </derivirana_varijabla>
  </DomainObject.Predmet.ProtuStrankaListNazivFormated>
  <DomainObject.Predmet.ProtuStrankaListNazivFormatedOIB>
    <izvorni_sadrzaj>
      <item>N. AMERIKA j.d.o.o. UMAG, OIB 37505999914</item>
    </izvorni_sadrzaj>
    <derivirana_varijabla naziv="DomainObject.Predmet.ProtuStrankaListNazivFormatedOIB_1">
      <item>N. AMERIKA j.d.o.o. UMAG, OIB 37505999914</item>
    </derivirana_varijabla>
  </DomainObject.Predmet.ProtuStrankaListNazivFormatedOIB>
  <DomainObject.Predmet.OstaliListFormated>
    <izvorni_sadrzaj>
      <item>Nikola Hamidović punomoćnik sudionika u postupku N. AMERIKA j.d.o.o. UMAG</item>
    </izvorni_sadrzaj>
    <derivirana_varijabla naziv="DomainObject.Predmet.OstaliListFormated_1">
      <item>Nikola Hamidović punomoćnik sudionika u postupku N. AMERIKA j.d.o.o. UMAG</item>
    </derivirana_varijabla>
  </DomainObject.Predmet.OstaliListFormated>
  <DomainObject.Predmet.OstaliListFormatedOIB>
    <izvorni_sadrzaj>
      <item>Nikola Hamidović, OIB 96216024503 punomoćnik sudionika u postupku N. AMERIKA j.d.o.o. UMAG</item>
    </izvorni_sadrzaj>
    <derivirana_varijabla naziv="DomainObject.Predmet.OstaliListFormatedOIB_1">
      <item>Nikola Hamidović, OIB 96216024503 punomoćnik sudionika u postupku N. AMERIKA j.d.o.o. UMAG</item>
    </derivirana_varijabla>
  </DomainObject.Predmet.OstaliListFormatedOIB>
  <DomainObject.Predmet.OstaliListFormatedWithAdress>
    <izvorni_sadrzaj>
      <item>Nikola Hamidović, Trg Venecije 5, 52470 Umag punomoćnik sudionika u postupku N. AMERIKA j.d.o.o. UMAG</item>
    </izvorni_sadrzaj>
    <derivirana_varijabla naziv="DomainObject.Predmet.OstaliListFormatedWithAdress_1">
      <item>Nikola Hamidović, Trg Venecije 5, 52470 Umag punomoćnik sudionika u postupku N. AMERIKA j.d.o.o. UMAG</item>
    </derivirana_varijabla>
  </DomainObject.Predmet.OstaliListFormatedWithAdress>
  <DomainObject.Predmet.OstaliListFormatedWithAdressOIB>
    <izvorni_sadrzaj>
      <item>Nikola Hamidović, OIB 96216024503, Trg Venecije 5, 52470 Umag punomoćnik sudionika u postupku N. AMERIKA j.d.o.o. UMAG</item>
    </izvorni_sadrzaj>
    <derivirana_varijabla naziv="DomainObject.Predmet.OstaliListFormatedWithAdressOIB_1">
      <item>Nikola Hamidović, OIB 96216024503, Trg Venecije 5, 52470 Umag punomoćnik sudionika u postupku N. AMERIKA j.d.o.o. UMAG</item>
    </derivirana_varijabla>
  </DomainObject.Predmet.OstaliListFormatedWithAdressOIB>
  <DomainObject.Predmet.OstaliListNazivFormated>
    <izvorni_sadrzaj>
      <item>Nikola Hamidović</item>
    </izvorni_sadrzaj>
    <derivirana_varijabla naziv="DomainObject.Predmet.OstaliListNazivFormated_1">
      <item>Nikola Hamidović</item>
    </derivirana_varijabla>
  </DomainObject.Predmet.OstaliListNazivFormated>
  <DomainObject.Predmet.OstaliListNazivFormatedOIB>
    <izvorni_sadrzaj>
      <item>Nikola Hamidović, OIB 96216024503</item>
    </izvorni_sadrzaj>
    <derivirana_varijabla naziv="DomainObject.Predmet.OstaliListNazivFormatedOIB_1">
      <item>Nikola Hamidović, OIB 96216024503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St-351/2022-9</izvorni_sadrzaj>
    <derivirana_varijabla naziv="DomainObject.PoslovniBrojDokumenta_1">St-351/2022-9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N. AMERIKA j.d.o.o. UMAG</izvorni_sadrzaj>
    <derivirana_varijabla naziv="DomainObject.Predmet.ProtustrankaIDrugi_1">N. AMERIKA j.d.o.o.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N. AMERIKA j.d.o.o. UMAG, OIB 37505999914, Trg Venecije - Piazza Venezia 1 a, 52470 Umag</izvorni_sadrzaj>
    <derivirana_varijabla naziv="DomainObject.Predmet.ProtustrankaIDrugiAdressOIB_1">N. AMERIKA j.d.o.o. UMAG, OIB 37505999914, Trg Venecije - Piazza Venezia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 AMERIKA j.d.o.o. UMAG</item>
      <item>Financijska agencija (FINA)</item>
      <item>Nikola Hamidović</item>
    </izvorni_sadrzaj>
    <derivirana_varijabla naziv="DomainObject.Predmet.SudioniciListNaziv_1">
      <item>N. AMERIKA j.d.o.o. UMAG</item>
      <item>Financijska agencija (FINA)</item>
      <item>Nikola Hamidović</item>
    </derivirana_varijabla>
  </DomainObject.Predmet.SudioniciListNaziv>
  <DomainObject.Predmet.SudioniciListAdressOIB>
    <izvorni_sadrzaj>
      <item>N. AMERIKA j.d.o.o. UMAG, OIB 37505999914, Trg Venecije - Piazza Venezia 1 a,52470 Umag</item>
      <item>Financijska agencija (FINA), OIB 85821130368, Ulica grada Vukovara 70,10000 Zagreb</item>
      <item>Nikola Hamidović, OIB 96216024503, Trg Venecije 5,52470 Umag</item>
    </izvorni_sadrzaj>
    <derivirana_varijabla naziv="DomainObject.Predmet.SudioniciListAdressOIB_1">
      <item>N. AMERIKA j.d.o.o. UMAG, OIB 37505999914, Trg Venecije - Piazza Venezia 1 a,52470 Umag</item>
      <item>Financijska agencija (FINA), OIB 85821130368, Ulica grada Vukovara 70,10000 Zagreb</item>
      <item>Nikola Hamidović, OIB 96216024503, Trg Venecije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37505999914</item>
      <item>, OIB 85821130368</item>
      <item>, OIB 96216024503</item>
    </izvorni_sadrzaj>
    <derivirana_varijabla naziv="DomainObject.Predmet.SudioniciListNazivOIB_1">
      <item>, OIB 37505999914</item>
      <item>, OIB 85821130368</item>
      <item>, OIB 96216024503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2022.</izvorni_sadrzaj>
    <derivirana_varijabla naziv="DomainObject.Predmet.DatumPocetkaProcesa_1">19.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56A8C-50B2-4536-BF30-20E5B32C496B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1427</properties:Characters>
  <properties:Lines>49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2022-10-20T06:21:00Z</dcterms:created>
  <dc:creator>epincin</dc:creator>
  <cp:lastModifiedBy>Sanja Prodan</cp:lastModifiedBy>
  <cp:lastPrinted>2015-12-17T09:17:00Z</cp:lastPrinted>
  <dcterms:modified xmlns:xsi="http://www.w3.org/2001/XMLSchema-instance" xsi:type="dcterms:W3CDTF">2022-10-20T12:09:00Z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St-351/2022-9 / Zapisnik - Ročište radi rasprave o uvjetima za otvaranje steč. post. (St-351-2022-9 (9,10) n amerika.docx)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